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D7E" w:rsidRDefault="00756691" w:rsidP="00657893">
      <w:pPr>
        <w:pStyle w:val="Title"/>
      </w:pPr>
      <w:r>
        <w:t xml:space="preserve">IHTSDO </w:t>
      </w:r>
      <w:r w:rsidR="00F36D7E">
        <w:t xml:space="preserve">International </w:t>
      </w:r>
      <w:r>
        <w:t>Pathology and Laboratory Medicine (</w:t>
      </w:r>
      <w:proofErr w:type="spellStart"/>
      <w:r>
        <w:t>IPaLM</w:t>
      </w:r>
      <w:proofErr w:type="spellEnd"/>
      <w:r>
        <w:t>) SIG</w:t>
      </w:r>
    </w:p>
    <w:p w:rsidR="005B5DAB" w:rsidRDefault="00F86F47" w:rsidP="00F86F47">
      <w:pPr>
        <w:pStyle w:val="Title"/>
      </w:pPr>
      <w:r>
        <w:t>23 September 2014, 20</w:t>
      </w:r>
      <w:r w:rsidR="00756691">
        <w:t>00 UTC</w:t>
      </w:r>
    </w:p>
    <w:p w:rsidR="00756691" w:rsidRDefault="00756691" w:rsidP="00756691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333333"/>
        </w:rPr>
      </w:pPr>
    </w:p>
    <w:p w:rsidR="00F86F47" w:rsidRPr="00F86F47" w:rsidRDefault="00F86F47" w:rsidP="00F86F47">
      <w:pPr>
        <w:shd w:val="clear" w:color="auto" w:fill="FFFFFF"/>
        <w:spacing w:before="100" w:beforeAutospacing="1" w:after="100" w:afterAutospacing="1" w:line="300" w:lineRule="atLeast"/>
        <w:rPr>
          <w:rFonts w:asciiTheme="minorHAnsi" w:eastAsia="Times New Roman" w:hAnsiTheme="minorHAnsi" w:cs="Times New Roman"/>
          <w:lang w:val="en-GB" w:eastAsia="en-GB"/>
        </w:rPr>
      </w:pPr>
      <w:r w:rsidRPr="00F86F47">
        <w:rPr>
          <w:rFonts w:ascii="citrixsans-regular" w:eastAsia="Times New Roman" w:hAnsi="citrixsans-regular" w:cs="Times New Roman"/>
          <w:color w:val="878787"/>
          <w:sz w:val="21"/>
          <w:szCs w:val="21"/>
          <w:lang w:val="en-GB" w:eastAsia="en-GB"/>
        </w:rPr>
        <w:t xml:space="preserve">1. </w:t>
      </w:r>
      <w:r w:rsidRPr="00F86F47">
        <w:rPr>
          <w:rFonts w:asciiTheme="minorHAnsi" w:eastAsia="Times New Roman" w:hAnsiTheme="minorHAnsi" w:cs="Times New Roman"/>
          <w:lang w:val="en-GB" w:eastAsia="en-GB"/>
        </w:rPr>
        <w:t>Please join my meeting.</w:t>
      </w:r>
    </w:p>
    <w:p w:rsidR="00F86F47" w:rsidRPr="00F86F47" w:rsidRDefault="00F86F47" w:rsidP="00F86F47">
      <w:pPr>
        <w:shd w:val="clear" w:color="auto" w:fill="FFFFFF"/>
        <w:spacing w:before="100" w:beforeAutospacing="1" w:after="100" w:afterAutospacing="1" w:line="300" w:lineRule="atLeast"/>
        <w:rPr>
          <w:rFonts w:asciiTheme="minorHAnsi" w:eastAsia="Times New Roman" w:hAnsiTheme="minorHAnsi" w:cs="Times New Roman"/>
          <w:lang w:val="en-GB" w:eastAsia="en-GB"/>
        </w:rPr>
      </w:pPr>
      <w:r w:rsidRPr="00F86F47">
        <w:rPr>
          <w:rFonts w:asciiTheme="minorHAnsi" w:eastAsia="Times New Roman" w:hAnsiTheme="minorHAnsi" w:cs="Times New Roman"/>
          <w:lang w:val="en-GB" w:eastAsia="en-GB"/>
        </w:rPr>
        <w:t>- Tuesday, Sep 23 2000 UTC</w:t>
      </w:r>
    </w:p>
    <w:p w:rsidR="00F86F47" w:rsidRPr="00F86F47" w:rsidRDefault="00F86F47" w:rsidP="00F86F47">
      <w:pPr>
        <w:shd w:val="clear" w:color="auto" w:fill="FFFFFF"/>
        <w:spacing w:before="100" w:beforeAutospacing="1" w:after="100" w:afterAutospacing="1" w:line="300" w:lineRule="atLeast"/>
        <w:rPr>
          <w:rFonts w:asciiTheme="minorHAnsi" w:eastAsia="Times New Roman" w:hAnsiTheme="minorHAnsi" w:cs="Times New Roman"/>
          <w:lang w:val="en-GB" w:eastAsia="en-GB"/>
        </w:rPr>
      </w:pPr>
      <w:r w:rsidRPr="00F86F47">
        <w:rPr>
          <w:rFonts w:asciiTheme="minorHAnsi" w:eastAsia="Times New Roman" w:hAnsiTheme="minorHAnsi" w:cs="Times New Roman"/>
          <w:lang w:val="en-GB" w:eastAsia="en-GB"/>
        </w:rPr>
        <w:t>- https://global.gotomeeting.com/join/262301181</w:t>
      </w:r>
    </w:p>
    <w:p w:rsidR="00F86F47" w:rsidRPr="00F86F47" w:rsidRDefault="00F86F47" w:rsidP="00F86F47">
      <w:pPr>
        <w:pStyle w:val="ListParagraph"/>
        <w:numPr>
          <w:ilvl w:val="0"/>
          <w:numId w:val="5"/>
        </w:numPr>
        <w:shd w:val="clear" w:color="auto" w:fill="FFFFFF"/>
        <w:spacing w:line="300" w:lineRule="atLeast"/>
        <w:rPr>
          <w:rFonts w:asciiTheme="minorHAnsi" w:eastAsia="Times New Roman" w:hAnsiTheme="minorHAnsi" w:cs="Times New Roman"/>
          <w:lang w:val="en-GB" w:eastAsia="en-GB"/>
        </w:rPr>
      </w:pPr>
      <w:r w:rsidRPr="00F86F47">
        <w:rPr>
          <w:rFonts w:asciiTheme="minorHAnsi" w:eastAsia="Times New Roman" w:hAnsiTheme="minorHAnsi" w:cs="Times New Roman"/>
          <w:lang w:val="en-GB" w:eastAsia="en-GB"/>
        </w:rPr>
        <w:t>Use your microphone and speakers (VoIP) - a headset is recommended. Or, call in using your telephone.</w:t>
      </w:r>
    </w:p>
    <w:p w:rsidR="00F86F47" w:rsidRPr="00F86F47" w:rsidRDefault="00F86F47" w:rsidP="00F86F47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300" w:lineRule="atLeast"/>
        <w:rPr>
          <w:rFonts w:asciiTheme="minorHAnsi" w:eastAsia="Times New Roman" w:hAnsiTheme="minorHAnsi" w:cs="Times New Roman"/>
          <w:lang w:val="en-GB" w:eastAsia="en-GB"/>
        </w:rPr>
      </w:pPr>
      <w:r w:rsidRPr="00F86F47">
        <w:rPr>
          <w:rFonts w:asciiTheme="minorHAnsi" w:eastAsia="Times New Roman" w:hAnsiTheme="minorHAnsi" w:cs="Times New Roman"/>
          <w:lang w:val="en-GB" w:eastAsia="en-GB"/>
        </w:rPr>
        <w:t>Belgium (Long distance): +32 (0) 28 08 9321</w:t>
      </w:r>
    </w:p>
    <w:p w:rsidR="00F86F47" w:rsidRPr="00F86F47" w:rsidRDefault="00F86F47" w:rsidP="00F86F47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300" w:lineRule="atLeast"/>
        <w:rPr>
          <w:rFonts w:asciiTheme="minorHAnsi" w:eastAsia="Times New Roman" w:hAnsiTheme="minorHAnsi" w:cs="Times New Roman"/>
          <w:lang w:val="en-GB" w:eastAsia="en-GB"/>
        </w:rPr>
      </w:pPr>
      <w:r w:rsidRPr="00F86F47">
        <w:rPr>
          <w:rFonts w:asciiTheme="minorHAnsi" w:eastAsia="Times New Roman" w:hAnsiTheme="minorHAnsi" w:cs="Times New Roman"/>
          <w:lang w:val="en-GB" w:eastAsia="en-GB"/>
        </w:rPr>
        <w:t>New Zealand (Long distance): +64 (0) 9 909 7882</w:t>
      </w:r>
    </w:p>
    <w:p w:rsidR="00F86F47" w:rsidRPr="00F86F47" w:rsidRDefault="00F86F47" w:rsidP="00F86F47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300" w:lineRule="atLeast"/>
        <w:rPr>
          <w:rFonts w:asciiTheme="minorHAnsi" w:eastAsia="Times New Roman" w:hAnsiTheme="minorHAnsi" w:cs="Times New Roman"/>
          <w:lang w:val="en-GB" w:eastAsia="en-GB"/>
        </w:rPr>
      </w:pPr>
      <w:r w:rsidRPr="00F86F47">
        <w:rPr>
          <w:rFonts w:asciiTheme="minorHAnsi" w:eastAsia="Times New Roman" w:hAnsiTheme="minorHAnsi" w:cs="Times New Roman"/>
          <w:lang w:val="en-GB" w:eastAsia="en-GB"/>
        </w:rPr>
        <w:t>Netherlands (Long distance): +31 (0) 208 908 267</w:t>
      </w:r>
    </w:p>
    <w:p w:rsidR="00F86F47" w:rsidRPr="00F86F47" w:rsidRDefault="00F86F47" w:rsidP="00F86F47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300" w:lineRule="atLeast"/>
        <w:rPr>
          <w:rFonts w:asciiTheme="minorHAnsi" w:eastAsia="Times New Roman" w:hAnsiTheme="minorHAnsi" w:cs="Times New Roman"/>
          <w:lang w:val="en-GB" w:eastAsia="en-GB"/>
        </w:rPr>
      </w:pPr>
      <w:r w:rsidRPr="00F86F47">
        <w:rPr>
          <w:rFonts w:asciiTheme="minorHAnsi" w:eastAsia="Times New Roman" w:hAnsiTheme="minorHAnsi" w:cs="Times New Roman"/>
          <w:lang w:val="en-GB" w:eastAsia="en-GB"/>
        </w:rPr>
        <w:t>Sweden (Long distance): +46 (0) 852 503 498</w:t>
      </w:r>
    </w:p>
    <w:p w:rsidR="00F86F47" w:rsidRPr="00F86F47" w:rsidRDefault="00F86F47" w:rsidP="00F86F47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300" w:lineRule="atLeast"/>
        <w:rPr>
          <w:rFonts w:asciiTheme="minorHAnsi" w:eastAsia="Times New Roman" w:hAnsiTheme="minorHAnsi" w:cs="Times New Roman"/>
          <w:lang w:val="en-GB" w:eastAsia="en-GB"/>
        </w:rPr>
      </w:pPr>
      <w:r w:rsidRPr="00F86F47">
        <w:rPr>
          <w:rFonts w:asciiTheme="minorHAnsi" w:eastAsia="Times New Roman" w:hAnsiTheme="minorHAnsi" w:cs="Times New Roman"/>
          <w:lang w:val="en-GB" w:eastAsia="en-GB"/>
        </w:rPr>
        <w:t>United States (Long distance): +1 (773) 945-1031</w:t>
      </w:r>
    </w:p>
    <w:p w:rsidR="00F86F47" w:rsidRPr="00F86F47" w:rsidRDefault="00F86F47" w:rsidP="00F86F47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300" w:lineRule="atLeast"/>
        <w:rPr>
          <w:rFonts w:asciiTheme="minorHAnsi" w:eastAsia="Times New Roman" w:hAnsiTheme="minorHAnsi" w:cs="Times New Roman"/>
          <w:lang w:val="en-GB" w:eastAsia="en-GB"/>
        </w:rPr>
      </w:pPr>
      <w:r w:rsidRPr="00F86F47">
        <w:rPr>
          <w:rFonts w:asciiTheme="minorHAnsi" w:eastAsia="Times New Roman" w:hAnsiTheme="minorHAnsi" w:cs="Times New Roman"/>
          <w:lang w:val="en-GB" w:eastAsia="en-GB"/>
        </w:rPr>
        <w:t>United Kingdom (Long distance): +44 (0) 20 3535 0611</w:t>
      </w:r>
    </w:p>
    <w:p w:rsidR="00F86F47" w:rsidRPr="00F86F47" w:rsidRDefault="00F86F47" w:rsidP="00F86F47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300" w:lineRule="atLeast"/>
        <w:rPr>
          <w:rFonts w:asciiTheme="minorHAnsi" w:eastAsia="Times New Roman" w:hAnsiTheme="minorHAnsi" w:cs="Times New Roman"/>
          <w:lang w:val="en-GB" w:eastAsia="en-GB"/>
        </w:rPr>
      </w:pPr>
      <w:r w:rsidRPr="00F86F47">
        <w:rPr>
          <w:rFonts w:asciiTheme="minorHAnsi" w:eastAsia="Times New Roman" w:hAnsiTheme="minorHAnsi" w:cs="Times New Roman"/>
          <w:lang w:val="en-GB" w:eastAsia="en-GB"/>
        </w:rPr>
        <w:t>Canada (Long distance): +1 (647) 497-9391</w:t>
      </w:r>
    </w:p>
    <w:p w:rsidR="00F86F47" w:rsidRPr="00F86F47" w:rsidRDefault="00F86F47" w:rsidP="00F86F47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300" w:lineRule="atLeast"/>
        <w:rPr>
          <w:rFonts w:asciiTheme="minorHAnsi" w:eastAsia="Times New Roman" w:hAnsiTheme="minorHAnsi" w:cs="Times New Roman"/>
          <w:lang w:val="en-GB" w:eastAsia="en-GB"/>
        </w:rPr>
      </w:pPr>
      <w:r w:rsidRPr="00F86F47">
        <w:rPr>
          <w:rFonts w:asciiTheme="minorHAnsi" w:eastAsia="Times New Roman" w:hAnsiTheme="minorHAnsi" w:cs="Times New Roman"/>
          <w:lang w:val="en-GB" w:eastAsia="en-GB"/>
        </w:rPr>
        <w:t>Australia (Long distance): +61 2 9087 3604</w:t>
      </w:r>
    </w:p>
    <w:p w:rsidR="00F86F47" w:rsidRPr="00F86F47" w:rsidRDefault="00F86F47" w:rsidP="00F86F47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300" w:lineRule="atLeast"/>
        <w:rPr>
          <w:rFonts w:asciiTheme="minorHAnsi" w:eastAsia="Times New Roman" w:hAnsiTheme="minorHAnsi" w:cs="Times New Roman"/>
          <w:lang w:val="en-GB" w:eastAsia="en-GB"/>
        </w:rPr>
      </w:pPr>
      <w:r w:rsidRPr="00F86F47">
        <w:rPr>
          <w:rFonts w:asciiTheme="minorHAnsi" w:eastAsia="Times New Roman" w:hAnsiTheme="minorHAnsi" w:cs="Times New Roman"/>
          <w:lang w:val="en-GB" w:eastAsia="en-GB"/>
        </w:rPr>
        <w:t>Spain (Long distance): +34 911 23 0850</w:t>
      </w:r>
    </w:p>
    <w:p w:rsidR="00F86F47" w:rsidRPr="00F86F47" w:rsidRDefault="00F86F47" w:rsidP="00F86F47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300" w:lineRule="atLeast"/>
        <w:rPr>
          <w:rFonts w:asciiTheme="minorHAnsi" w:eastAsia="Times New Roman" w:hAnsiTheme="minorHAnsi" w:cs="Times New Roman"/>
          <w:lang w:val="en-GB" w:eastAsia="en-GB"/>
        </w:rPr>
      </w:pPr>
      <w:r w:rsidRPr="00F86F47">
        <w:rPr>
          <w:rFonts w:asciiTheme="minorHAnsi" w:eastAsia="Times New Roman" w:hAnsiTheme="minorHAnsi" w:cs="Times New Roman"/>
          <w:lang w:val="en-GB" w:eastAsia="en-GB"/>
        </w:rPr>
        <w:t>Denmark (Long distance): +45 (0) 69 91 88 61</w:t>
      </w:r>
      <w:r w:rsidRPr="00F86F47">
        <w:rPr>
          <w:rFonts w:ascii="citrixsans-regular" w:eastAsia="Times New Roman" w:hAnsi="citrixsans-regular" w:cs="Times New Roman"/>
          <w:color w:val="878787"/>
          <w:sz w:val="21"/>
          <w:szCs w:val="21"/>
          <w:lang w:val="en-GB" w:eastAsia="en-GB"/>
        </w:rPr>
        <w:br/>
      </w:r>
    </w:p>
    <w:p w:rsidR="00F86F47" w:rsidRPr="00F86F47" w:rsidRDefault="00F86F47" w:rsidP="00F86F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00" w:lineRule="atLeast"/>
        <w:rPr>
          <w:rFonts w:asciiTheme="minorHAnsi" w:eastAsia="Times New Roman" w:hAnsiTheme="minorHAnsi" w:cs="Times New Roman"/>
          <w:sz w:val="21"/>
          <w:szCs w:val="21"/>
          <w:lang w:val="en-GB" w:eastAsia="en-GB"/>
        </w:rPr>
      </w:pPr>
      <w:r w:rsidRPr="00F86F47">
        <w:rPr>
          <w:rFonts w:asciiTheme="minorHAnsi" w:eastAsia="Times New Roman" w:hAnsiTheme="minorHAnsi" w:cs="Helvetica"/>
          <w:sz w:val="21"/>
          <w:szCs w:val="21"/>
          <w:lang w:val="en-GB" w:eastAsia="en-GB"/>
        </w:rPr>
        <w:t>Meeting ID: 262-301-181</w:t>
      </w:r>
    </w:p>
    <w:p w:rsidR="00756691" w:rsidRPr="00756691" w:rsidRDefault="00756691" w:rsidP="00756691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333333"/>
        </w:rPr>
      </w:pPr>
    </w:p>
    <w:p w:rsidR="004A1DA8" w:rsidRDefault="004A1DA8" w:rsidP="00E32D8A">
      <w:pPr>
        <w:rPr>
          <w:lang w:val="en-US"/>
        </w:rPr>
      </w:pPr>
    </w:p>
    <w:p w:rsidR="004A1DA8" w:rsidRPr="00E32D8A" w:rsidRDefault="0005158D" w:rsidP="00E32D8A">
      <w:pPr>
        <w:pStyle w:val="Title"/>
      </w:pPr>
      <w:r w:rsidRPr="00E32D8A">
        <w:t>AGENDA</w:t>
      </w:r>
    </w:p>
    <w:tbl>
      <w:tblPr>
        <w:tblStyle w:val="TableGrid"/>
        <w:tblW w:w="9890" w:type="dxa"/>
        <w:tblLook w:val="04A0" w:firstRow="1" w:lastRow="0" w:firstColumn="1" w:lastColumn="0" w:noHBand="0" w:noVBand="1"/>
      </w:tblPr>
      <w:tblGrid>
        <w:gridCol w:w="8695"/>
        <w:gridCol w:w="1195"/>
      </w:tblGrid>
      <w:tr w:rsidR="0005158D" w:rsidRPr="0005158D" w:rsidTr="00AE356D">
        <w:tc>
          <w:tcPr>
            <w:tcW w:w="8695" w:type="dxa"/>
            <w:shd w:val="clear" w:color="auto" w:fill="B8CCE4" w:themeFill="accent1" w:themeFillTint="66"/>
          </w:tcPr>
          <w:p w:rsidR="0005158D" w:rsidRPr="0005158D" w:rsidRDefault="0005158D" w:rsidP="00E32D8A">
            <w:pPr>
              <w:jc w:val="center"/>
              <w:rPr>
                <w:lang w:val="en-US"/>
              </w:rPr>
            </w:pPr>
            <w:r w:rsidRPr="00E32D8A">
              <w:rPr>
                <w:b/>
                <w:lang w:val="en-US"/>
              </w:rPr>
              <w:t>Item</w:t>
            </w:r>
          </w:p>
        </w:tc>
        <w:tc>
          <w:tcPr>
            <w:tcW w:w="1195" w:type="dxa"/>
            <w:shd w:val="clear" w:color="auto" w:fill="B8CCE4" w:themeFill="accent1" w:themeFillTint="66"/>
          </w:tcPr>
          <w:p w:rsidR="0005158D" w:rsidRPr="00E32D8A" w:rsidRDefault="0005158D" w:rsidP="00E32D8A">
            <w:pPr>
              <w:jc w:val="center"/>
              <w:rPr>
                <w:b/>
                <w:lang w:val="en-US"/>
              </w:rPr>
            </w:pPr>
            <w:r w:rsidRPr="00E32D8A">
              <w:rPr>
                <w:b/>
                <w:lang w:val="en-US"/>
              </w:rPr>
              <w:t>Lead</w:t>
            </w:r>
          </w:p>
        </w:tc>
      </w:tr>
      <w:tr w:rsidR="0005158D" w:rsidTr="00AE356D">
        <w:tc>
          <w:tcPr>
            <w:tcW w:w="8695" w:type="dxa"/>
          </w:tcPr>
          <w:p w:rsidR="0005158D" w:rsidRPr="0005158D" w:rsidRDefault="0005158D" w:rsidP="0005158D">
            <w:pPr>
              <w:pStyle w:val="Agenda1"/>
            </w:pPr>
            <w:r>
              <w:t>Welcome &amp; Apologies</w:t>
            </w:r>
          </w:p>
        </w:tc>
        <w:tc>
          <w:tcPr>
            <w:tcW w:w="1195" w:type="dxa"/>
          </w:tcPr>
          <w:p w:rsidR="0005158D" w:rsidRDefault="0005158D" w:rsidP="00E32D8A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</w:tr>
      <w:tr w:rsidR="0005158D" w:rsidTr="00AE356D">
        <w:tc>
          <w:tcPr>
            <w:tcW w:w="8695" w:type="dxa"/>
          </w:tcPr>
          <w:p w:rsidR="0005158D" w:rsidRPr="0005158D" w:rsidRDefault="0005158D" w:rsidP="0005158D">
            <w:pPr>
              <w:pStyle w:val="Agenda1"/>
            </w:pPr>
            <w:r>
              <w:t>Conflicts of Interest</w:t>
            </w:r>
          </w:p>
        </w:tc>
        <w:tc>
          <w:tcPr>
            <w:tcW w:w="1195" w:type="dxa"/>
          </w:tcPr>
          <w:p w:rsidR="0005158D" w:rsidRDefault="0005158D" w:rsidP="00E32D8A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</w:tr>
      <w:tr w:rsidR="00B9415A" w:rsidTr="00AE356D">
        <w:tc>
          <w:tcPr>
            <w:tcW w:w="8695" w:type="dxa"/>
          </w:tcPr>
          <w:p w:rsidR="00B9415A" w:rsidRDefault="00B9415A" w:rsidP="00465A4A">
            <w:pPr>
              <w:pStyle w:val="Agenda1"/>
            </w:pPr>
            <w:r>
              <w:t xml:space="preserve">Introduction of </w:t>
            </w:r>
            <w:proofErr w:type="spellStart"/>
            <w:r>
              <w:t>IPaLM</w:t>
            </w:r>
            <w:proofErr w:type="spellEnd"/>
            <w:r>
              <w:t xml:space="preserve"> vice-chair</w:t>
            </w:r>
          </w:p>
          <w:p w:rsidR="00B9415A" w:rsidRDefault="00B9415A" w:rsidP="00B9415A">
            <w:pPr>
              <w:pStyle w:val="Agenda1"/>
              <w:numPr>
                <w:ilvl w:val="0"/>
                <w:numId w:val="0"/>
              </w:numPr>
              <w:ind w:left="567"/>
            </w:pPr>
          </w:p>
        </w:tc>
        <w:tc>
          <w:tcPr>
            <w:tcW w:w="1195" w:type="dxa"/>
          </w:tcPr>
          <w:p w:rsidR="00B9415A" w:rsidRDefault="00B9415A" w:rsidP="00E32D8A">
            <w:pPr>
              <w:rPr>
                <w:lang w:val="en-US"/>
              </w:rPr>
            </w:pPr>
            <w:r>
              <w:rPr>
                <w:lang w:val="en-US"/>
              </w:rPr>
              <w:t>Chair/JM</w:t>
            </w:r>
          </w:p>
        </w:tc>
      </w:tr>
      <w:tr w:rsidR="00AF5925" w:rsidTr="00AE356D">
        <w:tc>
          <w:tcPr>
            <w:tcW w:w="8695" w:type="dxa"/>
          </w:tcPr>
          <w:p w:rsidR="00AF5925" w:rsidRDefault="00AF5925" w:rsidP="00465A4A">
            <w:pPr>
              <w:pStyle w:val="Agenda1"/>
            </w:pPr>
            <w:r>
              <w:t>Notes and actions from last meeting</w:t>
            </w:r>
          </w:p>
        </w:tc>
        <w:tc>
          <w:tcPr>
            <w:tcW w:w="1195" w:type="dxa"/>
          </w:tcPr>
          <w:p w:rsidR="00AF5925" w:rsidRDefault="00AF5925" w:rsidP="00E32D8A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  <w:bookmarkStart w:id="0" w:name="_GoBack"/>
            <w:bookmarkEnd w:id="0"/>
          </w:p>
        </w:tc>
      </w:tr>
      <w:tr w:rsidR="0005158D" w:rsidTr="00AE356D">
        <w:tc>
          <w:tcPr>
            <w:tcW w:w="8695" w:type="dxa"/>
          </w:tcPr>
          <w:p w:rsidR="00756691" w:rsidRDefault="00465A4A" w:rsidP="00465A4A">
            <w:pPr>
              <w:pStyle w:val="Agenda1"/>
            </w:pPr>
            <w:r>
              <w:t xml:space="preserve">IHTSDO  </w:t>
            </w:r>
            <w:proofErr w:type="spellStart"/>
            <w:r>
              <w:t>IPaLM</w:t>
            </w:r>
            <w:proofErr w:type="spellEnd"/>
            <w:r>
              <w:t xml:space="preserve"> SIG - </w:t>
            </w:r>
            <w:r w:rsidR="00756691">
              <w:t>Terms of Reference</w:t>
            </w:r>
          </w:p>
          <w:p w:rsidR="00756691" w:rsidRPr="0005158D" w:rsidRDefault="00756691" w:rsidP="00B9415A">
            <w:pPr>
              <w:pStyle w:val="Agenda2"/>
              <w:numPr>
                <w:ilvl w:val="0"/>
                <w:numId w:val="0"/>
              </w:numPr>
              <w:ind w:left="1418" w:hanging="851"/>
            </w:pPr>
          </w:p>
        </w:tc>
        <w:tc>
          <w:tcPr>
            <w:tcW w:w="1195" w:type="dxa"/>
          </w:tcPr>
          <w:p w:rsidR="0005158D" w:rsidRDefault="0005158D" w:rsidP="00E32D8A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</w:tr>
      <w:tr w:rsidR="0005158D" w:rsidTr="00AE356D">
        <w:tc>
          <w:tcPr>
            <w:tcW w:w="8695" w:type="dxa"/>
          </w:tcPr>
          <w:p w:rsidR="0005158D" w:rsidRDefault="00B9415A" w:rsidP="0005158D">
            <w:pPr>
              <w:pStyle w:val="Agenda1"/>
            </w:pPr>
            <w:r>
              <w:t>Update on IHTSDO activities</w:t>
            </w:r>
          </w:p>
          <w:p w:rsidR="007D6EE6" w:rsidRDefault="007D6EE6" w:rsidP="007D6EE6">
            <w:pPr>
              <w:pStyle w:val="Agenda1"/>
              <w:numPr>
                <w:ilvl w:val="0"/>
                <w:numId w:val="6"/>
              </w:numPr>
            </w:pPr>
            <w:r>
              <w:t>Meaning and use of "Leukocytes others" and "</w:t>
            </w:r>
            <w:proofErr w:type="spellStart"/>
            <w:r>
              <w:t>Nonhematic</w:t>
            </w:r>
            <w:proofErr w:type="spellEnd"/>
            <w:r>
              <w:t xml:space="preserve"> cells"</w:t>
            </w:r>
          </w:p>
          <w:p w:rsidR="007D6EE6" w:rsidRPr="0005158D" w:rsidRDefault="007D6EE6" w:rsidP="007D6EE6">
            <w:pPr>
              <w:pStyle w:val="Agenda1"/>
              <w:numPr>
                <w:ilvl w:val="0"/>
                <w:numId w:val="6"/>
              </w:numPr>
            </w:pPr>
            <w:r>
              <w:t>Update on LOINC project</w:t>
            </w:r>
          </w:p>
        </w:tc>
        <w:tc>
          <w:tcPr>
            <w:tcW w:w="1195" w:type="dxa"/>
          </w:tcPr>
          <w:p w:rsidR="0005158D" w:rsidRDefault="00B9415A" w:rsidP="00E32D8A">
            <w:pPr>
              <w:rPr>
                <w:lang w:val="en-US"/>
              </w:rPr>
            </w:pPr>
            <w:r>
              <w:rPr>
                <w:lang w:val="en-US"/>
              </w:rPr>
              <w:t>IHTSDO liaison</w:t>
            </w:r>
          </w:p>
        </w:tc>
      </w:tr>
      <w:tr w:rsidR="00B9415A" w:rsidTr="00AE356D">
        <w:tc>
          <w:tcPr>
            <w:tcW w:w="8695" w:type="dxa"/>
          </w:tcPr>
          <w:p w:rsidR="00B9415A" w:rsidRDefault="00B9415A" w:rsidP="0005158D">
            <w:pPr>
              <w:pStyle w:val="Agenda1"/>
            </w:pPr>
            <w:r>
              <w:rPr>
                <w:rFonts w:ascii="Gisha" w:hAnsi="Gisha" w:cs="Gisha"/>
              </w:rPr>
              <w:t>Gaining members with molecular genetic pathology experience to the SIG</w:t>
            </w:r>
          </w:p>
        </w:tc>
        <w:tc>
          <w:tcPr>
            <w:tcW w:w="1195" w:type="dxa"/>
          </w:tcPr>
          <w:p w:rsidR="00B9415A" w:rsidRDefault="00B9415A" w:rsidP="00E32D8A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</w:tr>
      <w:tr w:rsidR="0005158D" w:rsidTr="00AE356D">
        <w:tc>
          <w:tcPr>
            <w:tcW w:w="8695" w:type="dxa"/>
          </w:tcPr>
          <w:p w:rsidR="0005158D" w:rsidRPr="0005158D" w:rsidRDefault="0005158D" w:rsidP="0005158D">
            <w:pPr>
              <w:pStyle w:val="Agenda1"/>
            </w:pPr>
            <w:r>
              <w:t>Any Other Business</w:t>
            </w:r>
          </w:p>
        </w:tc>
        <w:tc>
          <w:tcPr>
            <w:tcW w:w="1195" w:type="dxa"/>
          </w:tcPr>
          <w:p w:rsidR="0005158D" w:rsidRDefault="00D76F98" w:rsidP="00E32D8A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</w:tr>
      <w:tr w:rsidR="0005158D" w:rsidTr="00AE356D">
        <w:tc>
          <w:tcPr>
            <w:tcW w:w="8695" w:type="dxa"/>
          </w:tcPr>
          <w:p w:rsidR="0005158D" w:rsidRDefault="0005158D" w:rsidP="0005158D">
            <w:pPr>
              <w:pStyle w:val="Agenda1"/>
            </w:pPr>
            <w:r>
              <w:t>Date of next meeting</w:t>
            </w:r>
          </w:p>
          <w:p w:rsidR="00F47046" w:rsidRDefault="00F47046" w:rsidP="00F47046">
            <w:pPr>
              <w:pStyle w:val="Agenda2"/>
            </w:pPr>
            <w:r>
              <w:lastRenderedPageBreak/>
              <w:t>Schedule for future</w:t>
            </w:r>
          </w:p>
        </w:tc>
        <w:tc>
          <w:tcPr>
            <w:tcW w:w="1195" w:type="dxa"/>
          </w:tcPr>
          <w:p w:rsidR="0005158D" w:rsidRDefault="00D76F98" w:rsidP="00E32D8A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Chair</w:t>
            </w:r>
          </w:p>
        </w:tc>
      </w:tr>
    </w:tbl>
    <w:p w:rsidR="001F7EFF" w:rsidRDefault="001F7EFF" w:rsidP="00E32D8A">
      <w:pPr>
        <w:rPr>
          <w:lang w:val="en-US"/>
        </w:rPr>
      </w:pPr>
    </w:p>
    <w:sectPr w:rsidR="001F7EFF" w:rsidSect="0009798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701" w:right="1134" w:bottom="1701" w:left="1134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554" w:rsidRDefault="00F81554" w:rsidP="00B825DC">
      <w:pPr>
        <w:spacing w:after="0" w:line="240" w:lineRule="auto"/>
      </w:pPr>
      <w:r>
        <w:separator/>
      </w:r>
    </w:p>
  </w:endnote>
  <w:endnote w:type="continuationSeparator" w:id="0">
    <w:p w:rsidR="00F81554" w:rsidRDefault="00F81554" w:rsidP="00B82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itrixsans-regular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Gisha">
    <w:panose1 w:val="020B0502040204020203"/>
    <w:charset w:val="00"/>
    <w:family w:val="swiss"/>
    <w:pitch w:val="variable"/>
    <w:sig w:usb0="80000807" w:usb1="40000042" w:usb2="00000000" w:usb3="00000000" w:csb0="0000002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A4A" w:rsidRDefault="009F2774">
    <w:pPr>
      <w:pStyle w:val="Footer"/>
    </w:pPr>
    <w:fldSimple w:instr=" FILENAME   \* MERGEFORMAT ">
      <w:r w:rsidR="00465A4A">
        <w:rPr>
          <w:noProof/>
        </w:rPr>
        <w:t>Document2</w:t>
      </w:r>
    </w:fldSimple>
    <w:r w:rsidR="00465A4A">
      <w:tab/>
    </w:r>
    <w:r w:rsidR="00465A4A">
      <w:tab/>
      <w:t xml:space="preserve">Page </w:t>
    </w:r>
    <w:r w:rsidR="00465A4A">
      <w:fldChar w:fldCharType="begin"/>
    </w:r>
    <w:r w:rsidR="00465A4A">
      <w:instrText xml:space="preserve"> PAGE   \* MERGEFORMAT </w:instrText>
    </w:r>
    <w:r w:rsidR="00465A4A">
      <w:fldChar w:fldCharType="separate"/>
    </w:r>
    <w:r w:rsidR="00AF5925">
      <w:rPr>
        <w:noProof/>
      </w:rPr>
      <w:t>2</w:t>
    </w:r>
    <w:r w:rsidR="00465A4A">
      <w:rPr>
        <w:noProof/>
      </w:rPr>
      <w:fldChar w:fldCharType="end"/>
    </w:r>
    <w:r w:rsidR="00465A4A">
      <w:t xml:space="preserve"> of </w:t>
    </w:r>
    <w:r w:rsidR="00F81554">
      <w:fldChar w:fldCharType="begin"/>
    </w:r>
    <w:r w:rsidR="00F81554">
      <w:instrText xml:space="preserve"> NUMPAGES   \* MERGEFORMAT </w:instrText>
    </w:r>
    <w:r w:rsidR="00F81554">
      <w:fldChar w:fldCharType="separate"/>
    </w:r>
    <w:r w:rsidR="00AF5925">
      <w:rPr>
        <w:noProof/>
      </w:rPr>
      <w:t>2</w:t>
    </w:r>
    <w:r w:rsidR="00F81554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A4A" w:rsidRDefault="009F2774">
    <w:pPr>
      <w:pStyle w:val="Footer"/>
    </w:pPr>
    <w:fldSimple w:instr=" FILENAME   \* MERGEFORMAT ">
      <w:r w:rsidR="00465A4A">
        <w:rPr>
          <w:noProof/>
        </w:rPr>
        <w:t>Document2</w:t>
      </w:r>
    </w:fldSimple>
    <w:r w:rsidR="00465A4A">
      <w:tab/>
    </w:r>
    <w:r w:rsidR="00465A4A">
      <w:tab/>
      <w:t xml:space="preserve">Page </w:t>
    </w:r>
    <w:r w:rsidR="00465A4A">
      <w:fldChar w:fldCharType="begin"/>
    </w:r>
    <w:r w:rsidR="00465A4A">
      <w:instrText xml:space="preserve"> PAGE   \* MERGEFORMAT </w:instrText>
    </w:r>
    <w:r w:rsidR="00465A4A">
      <w:fldChar w:fldCharType="separate"/>
    </w:r>
    <w:r w:rsidR="00AF5925">
      <w:rPr>
        <w:noProof/>
      </w:rPr>
      <w:t>1</w:t>
    </w:r>
    <w:r w:rsidR="00465A4A">
      <w:rPr>
        <w:noProof/>
      </w:rPr>
      <w:fldChar w:fldCharType="end"/>
    </w:r>
    <w:r w:rsidR="00465A4A">
      <w:t xml:space="preserve"> of </w:t>
    </w:r>
    <w:r w:rsidR="00F81554">
      <w:fldChar w:fldCharType="begin"/>
    </w:r>
    <w:r w:rsidR="00F81554">
      <w:instrText xml:space="preserve"> NUMPAGES   \* MERGEFORMAT </w:instrText>
    </w:r>
    <w:r w:rsidR="00F81554">
      <w:fldChar w:fldCharType="separate"/>
    </w:r>
    <w:r w:rsidR="00AF5925">
      <w:rPr>
        <w:noProof/>
      </w:rPr>
      <w:t>2</w:t>
    </w:r>
    <w:r w:rsidR="00F81554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554" w:rsidRDefault="00F81554" w:rsidP="00B825DC">
      <w:pPr>
        <w:spacing w:after="0" w:line="240" w:lineRule="auto"/>
      </w:pPr>
      <w:r>
        <w:separator/>
      </w:r>
    </w:p>
  </w:footnote>
  <w:footnote w:type="continuationSeparator" w:id="0">
    <w:p w:rsidR="00F81554" w:rsidRDefault="00F81554" w:rsidP="00B82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A4A" w:rsidRDefault="00465A4A" w:rsidP="00B85D5E">
    <w:pPr>
      <w:pStyle w:val="Header"/>
      <w:jc w:val="right"/>
    </w:pP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A4A" w:rsidRDefault="00465A4A" w:rsidP="006216E6">
    <w:pPr>
      <w:pStyle w:val="Header"/>
      <w:jc w:val="right"/>
    </w:pPr>
    <w:r>
      <w:rPr>
        <w:noProof/>
        <w:lang w:val="en-GB" w:eastAsia="en-GB"/>
      </w:rPr>
      <w:drawing>
        <wp:inline distT="0" distB="0" distL="0" distR="0">
          <wp:extent cx="3168000" cy="864000"/>
          <wp:effectExtent l="19050" t="0" r="0" b="0"/>
          <wp:docPr id="1" name="Picture 0" descr="ihtsdo-strapline_white 5 percen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htsdo-strapline_white 5 percen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68000" cy="86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C3BEE"/>
    <w:multiLevelType w:val="hybridMultilevel"/>
    <w:tmpl w:val="F514C86E"/>
    <w:lvl w:ilvl="0" w:tplc="FB7C596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5E2E24"/>
    <w:multiLevelType w:val="multilevel"/>
    <w:tmpl w:val="8D300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16627A"/>
    <w:multiLevelType w:val="multilevel"/>
    <w:tmpl w:val="661EE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ListParagraph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52BE0111"/>
    <w:multiLevelType w:val="hybridMultilevel"/>
    <w:tmpl w:val="18442796"/>
    <w:lvl w:ilvl="0" w:tplc="F6CA5610">
      <w:numFmt w:val="bullet"/>
      <w:lvlText w:val="-"/>
      <w:lvlJc w:val="left"/>
      <w:pPr>
        <w:ind w:left="927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5E6D3395"/>
    <w:multiLevelType w:val="hybridMultilevel"/>
    <w:tmpl w:val="8090A21A"/>
    <w:lvl w:ilvl="0" w:tplc="08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D613C62"/>
    <w:multiLevelType w:val="multilevel"/>
    <w:tmpl w:val="5164BE1A"/>
    <w:lvl w:ilvl="0">
      <w:start w:val="1"/>
      <w:numFmt w:val="decimal"/>
      <w:pStyle w:val="Agenda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genda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genda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6D7E"/>
    <w:rsid w:val="000207CC"/>
    <w:rsid w:val="00041C2E"/>
    <w:rsid w:val="0005158D"/>
    <w:rsid w:val="0009798B"/>
    <w:rsid w:val="000F15E9"/>
    <w:rsid w:val="0015701C"/>
    <w:rsid w:val="001B4B3F"/>
    <w:rsid w:val="001F7EFF"/>
    <w:rsid w:val="00224CC6"/>
    <w:rsid w:val="0025744D"/>
    <w:rsid w:val="002722B0"/>
    <w:rsid w:val="002C06A9"/>
    <w:rsid w:val="002C378C"/>
    <w:rsid w:val="002E152E"/>
    <w:rsid w:val="003036DF"/>
    <w:rsid w:val="00323ED0"/>
    <w:rsid w:val="003441F7"/>
    <w:rsid w:val="00465A4A"/>
    <w:rsid w:val="004A1DA8"/>
    <w:rsid w:val="005303B8"/>
    <w:rsid w:val="005B5DAB"/>
    <w:rsid w:val="005C652A"/>
    <w:rsid w:val="005F09F8"/>
    <w:rsid w:val="00603734"/>
    <w:rsid w:val="006216E6"/>
    <w:rsid w:val="00657893"/>
    <w:rsid w:val="006F22CB"/>
    <w:rsid w:val="00724360"/>
    <w:rsid w:val="00756691"/>
    <w:rsid w:val="0079453A"/>
    <w:rsid w:val="007D6EE6"/>
    <w:rsid w:val="007E6B7F"/>
    <w:rsid w:val="00816D46"/>
    <w:rsid w:val="0084469D"/>
    <w:rsid w:val="009A572D"/>
    <w:rsid w:val="009F2774"/>
    <w:rsid w:val="00A079E5"/>
    <w:rsid w:val="00A93727"/>
    <w:rsid w:val="00AE356D"/>
    <w:rsid w:val="00AF51DD"/>
    <w:rsid w:val="00AF5925"/>
    <w:rsid w:val="00B4542C"/>
    <w:rsid w:val="00B825DC"/>
    <w:rsid w:val="00B8493F"/>
    <w:rsid w:val="00B85D5E"/>
    <w:rsid w:val="00B9415A"/>
    <w:rsid w:val="00C24085"/>
    <w:rsid w:val="00C34B05"/>
    <w:rsid w:val="00C53F81"/>
    <w:rsid w:val="00CB1E5A"/>
    <w:rsid w:val="00CC62C2"/>
    <w:rsid w:val="00CF0AA3"/>
    <w:rsid w:val="00CF72F6"/>
    <w:rsid w:val="00D76F98"/>
    <w:rsid w:val="00DC0E53"/>
    <w:rsid w:val="00E32D8A"/>
    <w:rsid w:val="00E32F08"/>
    <w:rsid w:val="00EB0666"/>
    <w:rsid w:val="00EB23C2"/>
    <w:rsid w:val="00EE15B3"/>
    <w:rsid w:val="00F36D7E"/>
    <w:rsid w:val="00F47046"/>
    <w:rsid w:val="00F81554"/>
    <w:rsid w:val="00F86F47"/>
    <w:rsid w:val="00FA5DD8"/>
    <w:rsid w:val="00FC4166"/>
    <w:rsid w:val="00FC48DA"/>
    <w:rsid w:val="00FF5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D8A"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E32D8A"/>
    <w:pPr>
      <w:jc w:val="center"/>
    </w:pPr>
    <w:rPr>
      <w:b/>
      <w:sz w:val="28"/>
      <w:szCs w:val="28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E32D8A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05158D"/>
    <w:pPr>
      <w:numPr>
        <w:ilvl w:val="1"/>
        <w:numId w:val="1"/>
      </w:numPr>
      <w:tabs>
        <w:tab w:val="left" w:pos="1275"/>
      </w:tabs>
      <w:spacing w:after="0" w:line="240" w:lineRule="auto"/>
      <w:ind w:left="1134" w:hanging="708"/>
      <w:contextualSpacing/>
    </w:pPr>
    <w:rPr>
      <w:rFonts w:ascii="Verdana" w:hAnsi="Verdana"/>
      <w:lang w:val="en-US"/>
    </w:rPr>
  </w:style>
  <w:style w:type="paragraph" w:customStyle="1" w:styleId="Agenda1">
    <w:name w:val="Agenda 1"/>
    <w:basedOn w:val="ListParagraph"/>
    <w:link w:val="AgendaLevel1Char"/>
    <w:qFormat/>
    <w:rsid w:val="00E32D8A"/>
    <w:pPr>
      <w:numPr>
        <w:ilvl w:val="0"/>
        <w:numId w:val="2"/>
      </w:numPr>
      <w:tabs>
        <w:tab w:val="clear" w:pos="1275"/>
        <w:tab w:val="left" w:pos="567"/>
      </w:tabs>
      <w:ind w:left="567" w:hanging="567"/>
    </w:pPr>
    <w:rPr>
      <w:rFonts w:ascii="Arial" w:hAnsi="Arial"/>
    </w:rPr>
  </w:style>
  <w:style w:type="paragraph" w:customStyle="1" w:styleId="Agenda2">
    <w:name w:val="Agenda 2"/>
    <w:basedOn w:val="ListParagraph"/>
    <w:link w:val="Agenda2Char"/>
    <w:qFormat/>
    <w:rsid w:val="00E32D8A"/>
    <w:pPr>
      <w:numPr>
        <w:numId w:val="2"/>
      </w:numPr>
      <w:tabs>
        <w:tab w:val="clear" w:pos="1275"/>
        <w:tab w:val="left" w:pos="1418"/>
      </w:tabs>
      <w:ind w:left="1418" w:hanging="851"/>
    </w:pPr>
    <w:rPr>
      <w:rFonts w:ascii="Arial" w:hAnsi="Arial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5158D"/>
    <w:rPr>
      <w:rFonts w:ascii="Verdana" w:hAnsi="Verdana"/>
      <w:lang w:val="en-US"/>
    </w:rPr>
  </w:style>
  <w:style w:type="character" w:customStyle="1" w:styleId="AgendaLevel1Char">
    <w:name w:val="Agenda Level 1 Char"/>
    <w:basedOn w:val="ListParagraphChar"/>
    <w:link w:val="Agenda1"/>
    <w:rsid w:val="00E32D8A"/>
    <w:rPr>
      <w:rFonts w:ascii="Arial" w:hAnsi="Arial"/>
      <w:lang w:val="en-US"/>
    </w:rPr>
  </w:style>
  <w:style w:type="paragraph" w:customStyle="1" w:styleId="Agenda3">
    <w:name w:val="Agenda 3"/>
    <w:basedOn w:val="ListParagraph"/>
    <w:link w:val="Agenda3Char"/>
    <w:qFormat/>
    <w:rsid w:val="00E32D8A"/>
    <w:pPr>
      <w:numPr>
        <w:ilvl w:val="2"/>
        <w:numId w:val="2"/>
      </w:numPr>
      <w:tabs>
        <w:tab w:val="clear" w:pos="1275"/>
        <w:tab w:val="left" w:pos="2552"/>
      </w:tabs>
      <w:ind w:left="2552" w:hanging="1134"/>
    </w:pPr>
    <w:rPr>
      <w:rFonts w:ascii="Arial" w:hAnsi="Arial"/>
    </w:rPr>
  </w:style>
  <w:style w:type="character" w:customStyle="1" w:styleId="Agenda2Char">
    <w:name w:val="Agenda 2 Char"/>
    <w:basedOn w:val="ListParagraphChar"/>
    <w:link w:val="Agenda2"/>
    <w:rsid w:val="00E32D8A"/>
    <w:rPr>
      <w:rFonts w:ascii="Arial" w:hAnsi="Arial"/>
      <w:lang w:val="en-US"/>
    </w:rPr>
  </w:style>
  <w:style w:type="character" w:customStyle="1" w:styleId="Agenda3Char">
    <w:name w:val="Agenda 3 Char"/>
    <w:basedOn w:val="ListParagraphChar"/>
    <w:link w:val="Agenda3"/>
    <w:rsid w:val="00E32D8A"/>
    <w:rPr>
      <w:rFonts w:ascii="Arial" w:hAnsi="Arial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56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rsid w:val="00756691"/>
  </w:style>
  <w:style w:type="character" w:customStyle="1" w:styleId="disabled-text">
    <w:name w:val="disabled-text"/>
    <w:basedOn w:val="DefaultParagraphFont"/>
    <w:rsid w:val="00F86F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7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4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31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2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e\Downloads\Agenda_Template%20(1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32B29-9077-4B24-BDDC-AF9CAE02B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Agenda_Template (1)</Template>
  <TotalTime>400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 Millar</dc:creator>
  <cp:lastModifiedBy>Jane Millar</cp:lastModifiedBy>
  <cp:revision>10</cp:revision>
  <dcterms:created xsi:type="dcterms:W3CDTF">2014-09-16T12:46:00Z</dcterms:created>
  <dcterms:modified xsi:type="dcterms:W3CDTF">2014-09-17T19:48:00Z</dcterms:modified>
</cp:coreProperties>
</file>